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1792"/>
        <w:gridCol w:w="1885"/>
      </w:tblGrid>
      <w:tr w:rsidR="007F079F">
        <w:trPr>
          <w:trHeight w:hRule="exact" w:val="10008"/>
        </w:trPr>
        <w:tc>
          <w:tcPr>
            <w:tcW w:w="11792" w:type="dxa"/>
          </w:tcPr>
          <w:p w:rsidR="007F079F" w:rsidRDefault="00FF3EDE">
            <w:r>
              <w:rPr>
                <w:noProof/>
              </w:rPr>
              <w:drawing>
                <wp:inline distT="0" distB="0" distL="0" distR="0">
                  <wp:extent cx="7486650" cy="4681056"/>
                  <wp:effectExtent l="0" t="0" r="0" b="571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002F92F3.jp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6650" cy="46810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5896"/>
              <w:gridCol w:w="5896"/>
            </w:tblGrid>
            <w:tr w:rsidR="007F079F">
              <w:tc>
                <w:tcPr>
                  <w:tcW w:w="2500" w:type="pct"/>
                  <w:vAlign w:val="bottom"/>
                </w:tcPr>
                <w:p w:rsidR="007F079F" w:rsidRDefault="007F079F" w:rsidP="004B38DE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January</w:t>
                  </w:r>
                  <w:r>
                    <w:t xml:space="preserve"> 2013</w:t>
                  </w:r>
                </w:p>
              </w:tc>
            </w:tr>
          </w:tbl>
          <w:p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848"/>
              <w:gridCol w:w="1037"/>
            </w:tblGrid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31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</w:tbl>
          <w:p w:rsidR="007F079F" w:rsidRDefault="007F079F"/>
        </w:tc>
      </w:tr>
    </w:tbl>
    <w:p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1792"/>
        <w:gridCol w:w="1885"/>
      </w:tblGrid>
      <w:tr w:rsidR="007F079F">
        <w:trPr>
          <w:trHeight w:hRule="exact" w:val="10008"/>
        </w:trPr>
        <w:tc>
          <w:tcPr>
            <w:tcW w:w="11792" w:type="dxa"/>
          </w:tcPr>
          <w:p w:rsidR="007F079F" w:rsidRDefault="00FF3EDE">
            <w:r>
              <w:rPr>
                <w:noProof/>
              </w:rPr>
              <w:lastRenderedPageBreak/>
              <w:drawing>
                <wp:inline distT="0" distB="0" distL="0" distR="0">
                  <wp:extent cx="7487154" cy="5301963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7154" cy="5301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5896"/>
              <w:gridCol w:w="5896"/>
            </w:tblGrid>
            <w:tr w:rsidR="007F079F">
              <w:tc>
                <w:tcPr>
                  <w:tcW w:w="2500" w:type="pct"/>
                  <w:vAlign w:val="bottom"/>
                </w:tcPr>
                <w:p w:rsidR="007F079F" w:rsidRDefault="007F079F" w:rsidP="004B38DE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February</w:t>
                  </w:r>
                  <w:r>
                    <w:t xml:space="preserve"> 2013</w:t>
                  </w:r>
                </w:p>
              </w:tc>
            </w:tr>
          </w:tbl>
          <w:p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848"/>
              <w:gridCol w:w="1037"/>
            </w:tblGrid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7F079F">
                  <w:pPr>
                    <w:pStyle w:val="Date"/>
                  </w:pPr>
                </w:p>
              </w:tc>
              <w:tc>
                <w:tcPr>
                  <w:tcW w:w="2751" w:type="pct"/>
                </w:tcPr>
                <w:p w:rsidR="007F079F" w:rsidRDefault="007F079F">
                  <w:pPr>
                    <w:pStyle w:val="Day"/>
                  </w:pP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7F079F">
                  <w:pPr>
                    <w:pStyle w:val="Date"/>
                  </w:pPr>
                </w:p>
              </w:tc>
              <w:tc>
                <w:tcPr>
                  <w:tcW w:w="2751" w:type="pct"/>
                </w:tcPr>
                <w:p w:rsidR="007F079F" w:rsidRDefault="007F079F">
                  <w:pPr>
                    <w:pStyle w:val="Day"/>
                  </w:pP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7F079F">
                  <w:pPr>
                    <w:pStyle w:val="Date"/>
                  </w:pPr>
                </w:p>
              </w:tc>
              <w:tc>
                <w:tcPr>
                  <w:tcW w:w="2751" w:type="pct"/>
                </w:tcPr>
                <w:p w:rsidR="007F079F" w:rsidRDefault="007F079F">
                  <w:pPr>
                    <w:pStyle w:val="Day"/>
                  </w:pPr>
                </w:p>
              </w:tc>
            </w:tr>
          </w:tbl>
          <w:p w:rsidR="007F079F" w:rsidRDefault="007F079F"/>
        </w:tc>
      </w:tr>
    </w:tbl>
    <w:p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1792"/>
        <w:gridCol w:w="1885"/>
      </w:tblGrid>
      <w:tr w:rsidR="007F079F">
        <w:trPr>
          <w:trHeight w:hRule="exact" w:val="10008"/>
        </w:trPr>
        <w:tc>
          <w:tcPr>
            <w:tcW w:w="11792" w:type="dxa"/>
          </w:tcPr>
          <w:p w:rsidR="007F079F" w:rsidRDefault="00FF3EDE">
            <w:r>
              <w:rPr>
                <w:noProof/>
              </w:rPr>
              <w:lastRenderedPageBreak/>
              <w:drawing>
                <wp:inline distT="0" distB="0" distL="0" distR="0">
                  <wp:extent cx="7485961" cy="4684072"/>
                  <wp:effectExtent l="0" t="0" r="1270" b="254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5961" cy="4684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5896"/>
              <w:gridCol w:w="5896"/>
            </w:tblGrid>
            <w:tr w:rsidR="007F079F">
              <w:tc>
                <w:tcPr>
                  <w:tcW w:w="2500" w:type="pct"/>
                  <w:vAlign w:val="bottom"/>
                </w:tcPr>
                <w:p w:rsidR="007F079F" w:rsidRDefault="007F079F" w:rsidP="00365C72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March</w:t>
                  </w:r>
                  <w:r>
                    <w:t xml:space="preserve"> 2013</w:t>
                  </w:r>
                </w:p>
              </w:tc>
            </w:tr>
          </w:tbl>
          <w:p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848"/>
              <w:gridCol w:w="1037"/>
            </w:tblGrid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31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</w:tbl>
          <w:p w:rsidR="007F079F" w:rsidRDefault="007F079F"/>
        </w:tc>
      </w:tr>
    </w:tbl>
    <w:p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1793"/>
        <w:gridCol w:w="1885"/>
      </w:tblGrid>
      <w:tr w:rsidR="007F079F">
        <w:trPr>
          <w:trHeight w:hRule="exact" w:val="10008"/>
        </w:trPr>
        <w:tc>
          <w:tcPr>
            <w:tcW w:w="11792" w:type="dxa"/>
          </w:tcPr>
          <w:p w:rsidR="007F079F" w:rsidRDefault="00FF3EDE">
            <w:r>
              <w:rPr>
                <w:noProof/>
              </w:rPr>
              <w:lastRenderedPageBreak/>
              <w:drawing>
                <wp:inline distT="0" distB="0" distL="0" distR="0">
                  <wp:extent cx="7488555" cy="3978294"/>
                  <wp:effectExtent l="0" t="0" r="0" b="317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8555" cy="39782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5896"/>
              <w:gridCol w:w="5897"/>
            </w:tblGrid>
            <w:tr w:rsidR="007F079F">
              <w:tc>
                <w:tcPr>
                  <w:tcW w:w="2500" w:type="pct"/>
                  <w:vAlign w:val="bottom"/>
                </w:tcPr>
                <w:p w:rsidR="007F079F" w:rsidRDefault="007F079F" w:rsidP="00487359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April</w:t>
                  </w:r>
                  <w:r>
                    <w:t xml:space="preserve"> 2013</w:t>
                  </w:r>
                </w:p>
              </w:tc>
            </w:tr>
          </w:tbl>
          <w:p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848"/>
              <w:gridCol w:w="1037"/>
            </w:tblGrid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7F079F">
                  <w:pPr>
                    <w:pStyle w:val="Date"/>
                  </w:pPr>
                </w:p>
              </w:tc>
              <w:tc>
                <w:tcPr>
                  <w:tcW w:w="2751" w:type="pct"/>
                </w:tcPr>
                <w:p w:rsidR="007F079F" w:rsidRDefault="007F079F">
                  <w:pPr>
                    <w:pStyle w:val="Day"/>
                  </w:pPr>
                </w:p>
              </w:tc>
            </w:tr>
          </w:tbl>
          <w:p w:rsidR="007F079F" w:rsidRDefault="007F079F"/>
        </w:tc>
      </w:tr>
    </w:tbl>
    <w:p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1792"/>
        <w:gridCol w:w="1885"/>
      </w:tblGrid>
      <w:tr w:rsidR="007F079F">
        <w:trPr>
          <w:trHeight w:hRule="exact" w:val="10008"/>
        </w:trPr>
        <w:tc>
          <w:tcPr>
            <w:tcW w:w="11792" w:type="dxa"/>
          </w:tcPr>
          <w:p w:rsidR="007F079F" w:rsidRDefault="00FF3EDE">
            <w:r>
              <w:rPr>
                <w:noProof/>
              </w:rPr>
              <w:lastRenderedPageBreak/>
              <w:drawing>
                <wp:inline distT="0" distB="0" distL="0" distR="0">
                  <wp:extent cx="7384356" cy="5775145"/>
                  <wp:effectExtent l="0" t="0" r="762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8515" cy="57940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5896"/>
              <w:gridCol w:w="5896"/>
            </w:tblGrid>
            <w:tr w:rsidR="007F079F">
              <w:tc>
                <w:tcPr>
                  <w:tcW w:w="2500" w:type="pct"/>
                  <w:vAlign w:val="bottom"/>
                </w:tcPr>
                <w:p w:rsidR="007F079F" w:rsidRDefault="007F079F" w:rsidP="004149A0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May</w:t>
                  </w:r>
                  <w:r>
                    <w:t xml:space="preserve"> 2013</w:t>
                  </w:r>
                </w:p>
              </w:tc>
            </w:tr>
          </w:tbl>
          <w:p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848"/>
              <w:gridCol w:w="1037"/>
            </w:tblGrid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31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</w:tbl>
          <w:p w:rsidR="007F079F" w:rsidRDefault="007F079F"/>
        </w:tc>
      </w:tr>
    </w:tbl>
    <w:p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2570"/>
        <w:gridCol w:w="1254"/>
      </w:tblGrid>
      <w:tr w:rsidR="007F079F">
        <w:trPr>
          <w:trHeight w:hRule="exact" w:val="10008"/>
        </w:trPr>
        <w:tc>
          <w:tcPr>
            <w:tcW w:w="11792" w:type="dxa"/>
          </w:tcPr>
          <w:p w:rsidR="007F079F" w:rsidRDefault="00FF3EDE">
            <w:r>
              <w:rPr>
                <w:noProof/>
              </w:rPr>
              <w:lastRenderedPageBreak/>
              <w:drawing>
                <wp:inline distT="0" distB="0" distL="0" distR="0">
                  <wp:extent cx="7977735" cy="4487476"/>
                  <wp:effectExtent l="0" t="0" r="4445" b="889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91274" cy="4495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6285"/>
              <w:gridCol w:w="6285"/>
            </w:tblGrid>
            <w:tr w:rsidR="007F079F">
              <w:tc>
                <w:tcPr>
                  <w:tcW w:w="2500" w:type="pct"/>
                  <w:vAlign w:val="bottom"/>
                </w:tcPr>
                <w:p w:rsidR="007F079F" w:rsidRDefault="007F079F" w:rsidP="004149A0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June</w:t>
                  </w:r>
                  <w:r>
                    <w:t xml:space="preserve"> 2013</w:t>
                  </w:r>
                </w:p>
              </w:tc>
            </w:tr>
          </w:tbl>
          <w:p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525"/>
              <w:gridCol w:w="729"/>
            </w:tblGrid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7F079F">
                  <w:pPr>
                    <w:pStyle w:val="Date"/>
                  </w:pPr>
                </w:p>
              </w:tc>
              <w:tc>
                <w:tcPr>
                  <w:tcW w:w="2751" w:type="pct"/>
                </w:tcPr>
                <w:p w:rsidR="007F079F" w:rsidRDefault="007F079F">
                  <w:pPr>
                    <w:pStyle w:val="Day"/>
                  </w:pPr>
                </w:p>
              </w:tc>
            </w:tr>
          </w:tbl>
          <w:p w:rsidR="007F079F" w:rsidRDefault="007F079F"/>
        </w:tc>
      </w:tr>
    </w:tbl>
    <w:p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2570"/>
        <w:gridCol w:w="1254"/>
      </w:tblGrid>
      <w:tr w:rsidR="007F079F">
        <w:trPr>
          <w:trHeight w:hRule="exact" w:val="10008"/>
        </w:trPr>
        <w:tc>
          <w:tcPr>
            <w:tcW w:w="11792" w:type="dxa"/>
          </w:tcPr>
          <w:p w:rsidR="007F079F" w:rsidRDefault="00FF3EDE">
            <w:r>
              <w:rPr>
                <w:noProof/>
              </w:rPr>
              <w:lastRenderedPageBreak/>
              <w:drawing>
                <wp:inline distT="0" distB="0" distL="0" distR="0">
                  <wp:extent cx="7977849" cy="4203382"/>
                  <wp:effectExtent l="0" t="0" r="4445" b="698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77849" cy="4203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6285"/>
              <w:gridCol w:w="6285"/>
            </w:tblGrid>
            <w:tr w:rsidR="007F079F">
              <w:tc>
                <w:tcPr>
                  <w:tcW w:w="2500" w:type="pct"/>
                  <w:vAlign w:val="bottom"/>
                </w:tcPr>
                <w:p w:rsidR="007F079F" w:rsidRDefault="007F079F" w:rsidP="00A544F8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July</w:t>
                  </w:r>
                  <w:r>
                    <w:t xml:space="preserve"> 2013</w:t>
                  </w:r>
                </w:p>
              </w:tc>
            </w:tr>
          </w:tbl>
          <w:p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525"/>
              <w:gridCol w:w="729"/>
            </w:tblGrid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31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</w:tbl>
          <w:p w:rsidR="007F079F" w:rsidRDefault="007F079F"/>
        </w:tc>
      </w:tr>
    </w:tbl>
    <w:p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2515"/>
        <w:gridCol w:w="1309"/>
      </w:tblGrid>
      <w:tr w:rsidR="007F079F">
        <w:trPr>
          <w:trHeight w:hRule="exact" w:val="10008"/>
        </w:trPr>
        <w:tc>
          <w:tcPr>
            <w:tcW w:w="11792" w:type="dxa"/>
          </w:tcPr>
          <w:p w:rsidR="007F079F" w:rsidRDefault="00FF3EDE">
            <w:bookmarkStart w:id="0" w:name="_GoBack"/>
            <w:r>
              <w:rPr>
                <w:noProof/>
              </w:rPr>
              <w:lastRenderedPageBreak/>
              <w:drawing>
                <wp:inline distT="0" distB="0" distL="0" distR="0">
                  <wp:extent cx="7947379" cy="4470400"/>
                  <wp:effectExtent l="0" t="0" r="0" b="635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3271" cy="4479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6257"/>
              <w:gridCol w:w="6258"/>
            </w:tblGrid>
            <w:tr w:rsidR="007F079F">
              <w:tc>
                <w:tcPr>
                  <w:tcW w:w="2500" w:type="pct"/>
                  <w:vAlign w:val="bottom"/>
                </w:tcPr>
                <w:p w:rsidR="007F079F" w:rsidRDefault="007F079F" w:rsidP="00A544F8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August</w:t>
                  </w:r>
                  <w:r>
                    <w:t xml:space="preserve"> 2013</w:t>
                  </w:r>
                </w:p>
              </w:tc>
            </w:tr>
          </w:tbl>
          <w:p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580"/>
              <w:gridCol w:w="729"/>
            </w:tblGrid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31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</w:tbl>
          <w:p w:rsidR="007F079F" w:rsidRDefault="007F079F"/>
        </w:tc>
      </w:tr>
    </w:tbl>
    <w:p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2523"/>
        <w:gridCol w:w="1301"/>
      </w:tblGrid>
      <w:tr w:rsidR="007F079F">
        <w:trPr>
          <w:trHeight w:hRule="exact" w:val="10008"/>
        </w:trPr>
        <w:tc>
          <w:tcPr>
            <w:tcW w:w="11792" w:type="dxa"/>
          </w:tcPr>
          <w:p w:rsidR="007F079F" w:rsidRDefault="00FF3EDE">
            <w:r>
              <w:rPr>
                <w:noProof/>
              </w:rPr>
              <w:lastRenderedPageBreak/>
              <w:drawing>
                <wp:inline distT="0" distB="0" distL="0" distR="0">
                  <wp:extent cx="7952391" cy="4473220"/>
                  <wp:effectExtent l="0" t="0" r="0" b="381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2391" cy="4473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6261"/>
              <w:gridCol w:w="6262"/>
            </w:tblGrid>
            <w:tr w:rsidR="007F079F">
              <w:tc>
                <w:tcPr>
                  <w:tcW w:w="2500" w:type="pct"/>
                  <w:vAlign w:val="bottom"/>
                </w:tcPr>
                <w:p w:rsidR="007F079F" w:rsidRDefault="007F079F" w:rsidP="00A544F8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September</w:t>
                  </w:r>
                  <w:r>
                    <w:t xml:space="preserve"> 2013</w:t>
                  </w:r>
                </w:p>
              </w:tc>
            </w:tr>
          </w:tbl>
          <w:p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572"/>
              <w:gridCol w:w="729"/>
            </w:tblGrid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7F079F">
                  <w:pPr>
                    <w:pStyle w:val="Date"/>
                  </w:pPr>
                </w:p>
              </w:tc>
              <w:tc>
                <w:tcPr>
                  <w:tcW w:w="2751" w:type="pct"/>
                </w:tcPr>
                <w:p w:rsidR="007F079F" w:rsidRDefault="007F079F">
                  <w:pPr>
                    <w:pStyle w:val="Day"/>
                  </w:pPr>
                </w:p>
              </w:tc>
            </w:tr>
          </w:tbl>
          <w:p w:rsidR="007F079F" w:rsidRDefault="007F079F"/>
        </w:tc>
      </w:tr>
    </w:tbl>
    <w:p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1792"/>
        <w:gridCol w:w="1885"/>
      </w:tblGrid>
      <w:tr w:rsidR="007F079F">
        <w:trPr>
          <w:trHeight w:hRule="exact" w:val="10008"/>
        </w:trPr>
        <w:tc>
          <w:tcPr>
            <w:tcW w:w="11792" w:type="dxa"/>
          </w:tcPr>
          <w:p w:rsidR="007F079F" w:rsidRDefault="00FF3EDE">
            <w:r>
              <w:rPr>
                <w:noProof/>
              </w:rPr>
              <w:lastRenderedPageBreak/>
              <w:drawing>
                <wp:inline distT="0" distB="0" distL="0" distR="0">
                  <wp:extent cx="7487154" cy="4176428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7154" cy="41764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5896"/>
              <w:gridCol w:w="5896"/>
            </w:tblGrid>
            <w:tr w:rsidR="007F079F">
              <w:tc>
                <w:tcPr>
                  <w:tcW w:w="2500" w:type="pct"/>
                  <w:vAlign w:val="bottom"/>
                </w:tcPr>
                <w:p w:rsidR="007F079F" w:rsidRDefault="007F079F" w:rsidP="00A544F8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October</w:t>
                  </w:r>
                  <w:r>
                    <w:t xml:space="preserve"> 2013</w:t>
                  </w:r>
                </w:p>
              </w:tc>
            </w:tr>
          </w:tbl>
          <w:p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848"/>
              <w:gridCol w:w="1037"/>
            </w:tblGrid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50" w:type="pct"/>
                </w:tcPr>
                <w:p w:rsidR="007F079F" w:rsidRDefault="00FF3EDE">
                  <w:pPr>
                    <w:pStyle w:val="Date"/>
                  </w:pPr>
                  <w:r>
                    <w:t>31</w:t>
                  </w:r>
                </w:p>
              </w:tc>
              <w:tc>
                <w:tcPr>
                  <w:tcW w:w="2750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</w:tbl>
          <w:p w:rsidR="007F079F" w:rsidRDefault="007F079F"/>
        </w:tc>
      </w:tr>
    </w:tbl>
    <w:p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1792"/>
        <w:gridCol w:w="1885"/>
      </w:tblGrid>
      <w:tr w:rsidR="007F079F">
        <w:trPr>
          <w:trHeight w:hRule="exact" w:val="10008"/>
        </w:trPr>
        <w:tc>
          <w:tcPr>
            <w:tcW w:w="11792" w:type="dxa"/>
          </w:tcPr>
          <w:p w:rsidR="007F079F" w:rsidRDefault="00FF3EDE">
            <w:r>
              <w:rPr>
                <w:noProof/>
              </w:rPr>
              <w:lastRenderedPageBreak/>
              <w:drawing>
                <wp:inline distT="0" distB="0" distL="0" distR="0">
                  <wp:extent cx="6984786" cy="5804365"/>
                  <wp:effectExtent l="0" t="0" r="6985" b="635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3835" cy="58118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5896"/>
              <w:gridCol w:w="5896"/>
            </w:tblGrid>
            <w:tr w:rsidR="007F079F">
              <w:tc>
                <w:tcPr>
                  <w:tcW w:w="2500" w:type="pct"/>
                  <w:vAlign w:val="bottom"/>
                </w:tcPr>
                <w:p w:rsidR="007F079F" w:rsidRDefault="007F079F" w:rsidP="00A544F8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November</w:t>
                  </w:r>
                  <w:r>
                    <w:t xml:space="preserve"> 2013</w:t>
                  </w:r>
                </w:p>
              </w:tc>
            </w:tr>
          </w:tbl>
          <w:p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848"/>
              <w:gridCol w:w="1037"/>
            </w:tblGrid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7F079F">
                  <w:pPr>
                    <w:pStyle w:val="Date"/>
                  </w:pPr>
                </w:p>
              </w:tc>
              <w:tc>
                <w:tcPr>
                  <w:tcW w:w="2751" w:type="pct"/>
                </w:tcPr>
                <w:p w:rsidR="007F079F" w:rsidRDefault="007F079F">
                  <w:pPr>
                    <w:pStyle w:val="Day"/>
                  </w:pPr>
                </w:p>
              </w:tc>
            </w:tr>
          </w:tbl>
          <w:p w:rsidR="007F079F" w:rsidRDefault="007F079F"/>
        </w:tc>
      </w:tr>
    </w:tbl>
    <w:p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1792"/>
        <w:gridCol w:w="1885"/>
      </w:tblGrid>
      <w:tr w:rsidR="007F079F">
        <w:trPr>
          <w:trHeight w:hRule="exact" w:val="10008"/>
        </w:trPr>
        <w:tc>
          <w:tcPr>
            <w:tcW w:w="11792" w:type="dxa"/>
          </w:tcPr>
          <w:p w:rsidR="007F079F" w:rsidRDefault="00FF3EDE">
            <w:r>
              <w:rPr>
                <w:noProof/>
              </w:rPr>
              <w:lastRenderedPageBreak/>
              <w:drawing>
                <wp:inline distT="0" distB="0" distL="0" distR="0">
                  <wp:extent cx="6562164" cy="5763507"/>
                  <wp:effectExtent l="0" t="0" r="0" b="889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5587" cy="5775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5896"/>
              <w:gridCol w:w="5896"/>
            </w:tblGrid>
            <w:tr w:rsidR="007F079F">
              <w:tc>
                <w:tcPr>
                  <w:tcW w:w="2500" w:type="pct"/>
                  <w:vAlign w:val="bottom"/>
                </w:tcPr>
                <w:p w:rsidR="007F079F" w:rsidRDefault="007F079F" w:rsidP="00A544F8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December</w:t>
                  </w:r>
                  <w:r>
                    <w:t xml:space="preserve"> 2013</w:t>
                  </w:r>
                </w:p>
              </w:tc>
            </w:tr>
          </w:tbl>
          <w:p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848"/>
              <w:gridCol w:w="1037"/>
            </w:tblGrid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>
              <w:tc>
                <w:tcPr>
                  <w:tcW w:w="2249" w:type="pct"/>
                </w:tcPr>
                <w:p w:rsidR="007F079F" w:rsidRDefault="00FF3EDE">
                  <w:pPr>
                    <w:pStyle w:val="Date"/>
                  </w:pPr>
                  <w:r>
                    <w:t>31</w:t>
                  </w:r>
                </w:p>
              </w:tc>
              <w:tc>
                <w:tcPr>
                  <w:tcW w:w="2751" w:type="pct"/>
                </w:tcPr>
                <w:p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</w:tbl>
          <w:p w:rsidR="007F079F" w:rsidRDefault="007F079F"/>
        </w:tc>
      </w:tr>
    </w:tbl>
    <w:p w:rsidR="007F079F" w:rsidRDefault="007F079F"/>
    <w:sectPr w:rsidR="007F079F">
      <w:pgSz w:w="15840" w:h="12240" w:orient="landscape"/>
      <w:pgMar w:top="1152" w:right="720" w:bottom="720" w:left="129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proofState w:spelling="clean" w:grammar="clean"/>
  <w:attachedTemplate r:id="rId1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3EDE"/>
    <w:rsid w:val="00365C72"/>
    <w:rsid w:val="004149A0"/>
    <w:rsid w:val="00487359"/>
    <w:rsid w:val="004B38DE"/>
    <w:rsid w:val="007F079F"/>
    <w:rsid w:val="00A544F8"/>
    <w:rsid w:val="00C53D63"/>
    <w:rsid w:val="00D56F9B"/>
    <w:rsid w:val="00FF3E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8D8210EE-4275-4B1A-BCA8-6415816659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ay">
    <w:name w:val="Day"/>
    <w:basedOn w:val="Normal"/>
    <w:uiPriority w:val="1"/>
    <w:qFormat/>
    <w:pPr>
      <w:spacing w:before="12" w:after="12"/>
    </w:pPr>
    <w:rPr>
      <w:caps/>
    </w:rPr>
  </w:style>
  <w:style w:type="paragraph" w:styleId="Date">
    <w:name w:val="Date"/>
    <w:basedOn w:val="Normal"/>
    <w:next w:val="Normal"/>
    <w:link w:val="DateChar"/>
    <w:uiPriority w:val="1"/>
    <w:unhideWhenUsed/>
    <w:qFormat/>
    <w:pPr>
      <w:spacing w:before="12" w:after="12"/>
      <w:jc w:val="right"/>
    </w:pPr>
    <w:rPr>
      <w:rFonts w:asciiTheme="majorHAnsi" w:eastAsiaTheme="majorEastAsia" w:hAnsiTheme="majorHAnsi" w:cstheme="majorBidi"/>
    </w:rPr>
  </w:style>
  <w:style w:type="character" w:customStyle="1" w:styleId="DateChar">
    <w:name w:val="Date Char"/>
    <w:basedOn w:val="DefaultParagraphFont"/>
    <w:link w:val="Date"/>
    <w:uiPriority w:val="1"/>
    <w:rPr>
      <w:rFonts w:asciiTheme="majorHAnsi" w:eastAsiaTheme="majorEastAsia" w:hAnsiTheme="majorHAnsi" w:cstheme="majorBidi"/>
    </w:rPr>
  </w:style>
  <w:style w:type="paragraph" w:customStyle="1" w:styleId="Year">
    <w:name w:val="Year"/>
    <w:basedOn w:val="Normal"/>
    <w:uiPriority w:val="1"/>
    <w:qFormat/>
    <w:pPr>
      <w:spacing w:before="100"/>
      <w:jc w:val="right"/>
    </w:pPr>
    <w:rPr>
      <w:sz w:val="80"/>
      <w:szCs w:val="80"/>
    </w:rPr>
  </w:style>
  <w:style w:type="character" w:customStyle="1" w:styleId="Month">
    <w:name w:val="Month"/>
    <w:basedOn w:val="DefaultParagraphFont"/>
    <w:uiPriority w:val="1"/>
    <w:qFormat/>
    <w:rPr>
      <w:rFonts w:asciiTheme="majorHAnsi" w:eastAsiaTheme="majorEastAsia" w:hAnsiTheme="majorHAnsi" w:cstheme="majorBidi"/>
      <w:caps/>
      <w:smallCaps w:val="0"/>
    </w:rPr>
  </w:style>
  <w:style w:type="paragraph" w:customStyle="1" w:styleId="NoteText">
    <w:name w:val="Note Text"/>
    <w:basedOn w:val="Normal"/>
    <w:uiPriority w:val="1"/>
    <w:qFormat/>
    <w:pPr>
      <w:spacing w:after="180"/>
    </w:pPr>
    <w:rPr>
      <w:i/>
      <w:iCs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pn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yuta_nigeru\AppData\Roaming\Microsoft\Templates\Photo%20calendar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hoto Calendar">
      <a:majorFont>
        <a:latin typeface="Calibri"/>
        <a:ea typeface=""/>
        <a:cs typeface=""/>
      </a:majorFont>
      <a:minorFont>
        <a:latin typeface="Calibri Ligh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61792A3A-CD46-45FD-8B62-21CEF6A397E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Photo calendar</Template>
  <TotalTime>71</TotalTime>
  <Pages>12</Pages>
  <Words>475</Words>
  <Characters>2708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Kayuta_nigeru</dc:creator>
  <cp:keywords/>
  <dc:description/>
  <cp:lastModifiedBy>Kayuta Nigeru</cp:lastModifiedBy>
  <cp:revision>3</cp:revision>
  <cp:lastPrinted>2013-02-07T08:39:00Z</cp:lastPrinted>
  <dcterms:created xsi:type="dcterms:W3CDTF">2013-02-07T07:13:00Z</dcterms:created>
  <dcterms:modified xsi:type="dcterms:W3CDTF">2013-02-07T08:41:00Z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TC034583719991</vt:lpwstr>
  </property>
</Properties>
</file>